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30A5F" w14:textId="77777777" w:rsidR="005C7FCC" w:rsidRDefault="005C7FCC" w:rsidP="00BB5C4F">
      <w:r>
        <w:separator/>
      </w:r>
    </w:p>
  </w:endnote>
  <w:endnote w:type="continuationSeparator" w:id="0">
    <w:p w14:paraId="244B56F0" w14:textId="77777777" w:rsidR="005C7FCC" w:rsidRDefault="005C7FC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4CE87" w14:textId="77777777" w:rsidR="005C7FCC" w:rsidRDefault="005C7FCC" w:rsidP="00BB5C4F">
      <w:r>
        <w:separator/>
      </w:r>
    </w:p>
  </w:footnote>
  <w:footnote w:type="continuationSeparator" w:id="0">
    <w:p w14:paraId="74B7D7F0" w14:textId="77777777" w:rsidR="005C7FCC" w:rsidRDefault="005C7FC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6BBA" w14:textId="77777777" w:rsidR="00B461DA" w:rsidRPr="00B461DA" w:rsidRDefault="00B461DA" w:rsidP="00B461DA">
    <w:pPr>
      <w:pStyle w:val="Glava"/>
      <w:jc w:val="center"/>
      <w:rPr>
        <w:rFonts w:ascii="Calibri" w:hAnsi="Calibri" w:cs="Calibri"/>
        <w:color w:val="006A8E"/>
        <w:sz w:val="24"/>
      </w:rPr>
    </w:pPr>
    <w:r w:rsidRPr="00B461DA">
      <w:rPr>
        <w:rFonts w:ascii="Calibri" w:hAnsi="Calibri" w:cs="Calibri"/>
        <w:color w:val="006A8E"/>
        <w:sz w:val="24"/>
      </w:rPr>
      <w:t>OŠ PREŽIHOVEGA VORANCA MARIBOR</w:t>
    </w:r>
  </w:p>
  <w:p w14:paraId="3AFC938A" w14:textId="77777777" w:rsidR="00B461DA" w:rsidRPr="00B461DA" w:rsidRDefault="00B461DA" w:rsidP="00B461DA">
    <w:pPr>
      <w:pStyle w:val="Glava"/>
      <w:jc w:val="center"/>
      <w:rPr>
        <w:rFonts w:ascii="Calibri" w:hAnsi="Calibri" w:cs="Calibri"/>
        <w:color w:val="006A8E"/>
        <w:sz w:val="24"/>
      </w:rPr>
    </w:pPr>
    <w:r w:rsidRPr="00B461DA">
      <w:rPr>
        <w:rFonts w:ascii="Calibri" w:hAnsi="Calibri" w:cs="Calibri"/>
        <w:color w:val="006A8E"/>
        <w:sz w:val="24"/>
      </w:rPr>
      <w:t>Gosposvetska cesta 10</w:t>
    </w:r>
  </w:p>
  <w:p w14:paraId="4B5F8B70" w14:textId="06B4EE3A" w:rsidR="006B67EC" w:rsidRPr="00D532AD" w:rsidRDefault="00B461DA" w:rsidP="00B461DA">
    <w:pPr>
      <w:pStyle w:val="Glava"/>
      <w:jc w:val="center"/>
    </w:pPr>
    <w:r w:rsidRPr="00B461DA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2022-10-19T08:40:00Z</dcterms:created>
  <dcterms:modified xsi:type="dcterms:W3CDTF">2022-10-19T08:40:00Z</dcterms:modified>
  <cp:contentStatus/>
</cp:coreProperties>
</file>